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15FAFE" w14:textId="77777777" w:rsidR="00F66BE6" w:rsidRPr="00690BA6" w:rsidRDefault="00F66BE6" w:rsidP="00F66BE6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John MEDEWAY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5C4ADFB4" w14:textId="77777777" w:rsidR="00F66BE6" w:rsidRDefault="00F66BE6" w:rsidP="00F66B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3F74D8ED" w14:textId="77777777" w:rsidR="00F66BE6" w:rsidRDefault="00F66BE6" w:rsidP="00F66B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B2E274" w14:textId="77777777" w:rsidR="00F66BE6" w:rsidRDefault="00F66BE6" w:rsidP="00F66B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A63442" w14:textId="77777777" w:rsidR="00F66BE6" w:rsidRDefault="00F66BE6" w:rsidP="00F66BE6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at sea under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Jankyn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Cole, senior(q.v.).</w:t>
      </w:r>
    </w:p>
    <w:p w14:paraId="282FCA0E" w14:textId="77777777" w:rsidR="00F66BE6" w:rsidRDefault="00F66BE6" w:rsidP="00F66BE6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m.6,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4C67469D" w14:textId="77777777" w:rsidR="00F66BE6" w:rsidRDefault="00F66BE6" w:rsidP="00F66BE6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310CD279" w14:textId="77777777" w:rsidR="00F66BE6" w:rsidRDefault="00F66BE6" w:rsidP="00F66BE6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53F332D7" w14:textId="77777777" w:rsidR="00F66BE6" w:rsidRDefault="00F66BE6" w:rsidP="00F66BE6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33F23580" w14:textId="77777777" w:rsidR="00F66BE6" w:rsidRDefault="00F66BE6" w:rsidP="00F66BE6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16 April 2021</w:t>
      </w:r>
    </w:p>
    <w:p w14:paraId="132AB30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CF7F7" w14:textId="77777777" w:rsidR="00F66BE6" w:rsidRDefault="00F66BE6" w:rsidP="009139A6">
      <w:r>
        <w:separator/>
      </w:r>
    </w:p>
  </w:endnote>
  <w:endnote w:type="continuationSeparator" w:id="0">
    <w:p w14:paraId="5C09AB5F" w14:textId="77777777" w:rsidR="00F66BE6" w:rsidRDefault="00F66BE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F6BB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7FDA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F2D0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25C3E" w14:textId="77777777" w:rsidR="00F66BE6" w:rsidRDefault="00F66BE6" w:rsidP="009139A6">
      <w:r>
        <w:separator/>
      </w:r>
    </w:p>
  </w:footnote>
  <w:footnote w:type="continuationSeparator" w:id="0">
    <w:p w14:paraId="05D9129C" w14:textId="77777777" w:rsidR="00F66BE6" w:rsidRDefault="00F66BE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0A11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2BF0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883F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BE6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66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4FD6C"/>
  <w15:chartTrackingRefBased/>
  <w15:docId w15:val="{A21D7337-88A3-4195-93EE-6BFF2DA84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2021-05-30T20:35:00Z</dcterms:created>
  <dcterms:modified xsi:type="dcterms:W3CDTF">2021-05-30T20:35:00Z</dcterms:modified>
</cp:coreProperties>
</file>